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4EF1" w:rsidRDefault="00074EF1" w:rsidP="00074E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ESTON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074EF1" w:rsidRDefault="00074EF1" w:rsidP="00074E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Euston, Suffolk.</w:t>
      </w:r>
    </w:p>
    <w:p w:rsidR="00074EF1" w:rsidRDefault="00074EF1" w:rsidP="00074EF1">
      <w:pPr>
        <w:rPr>
          <w:rFonts w:ascii="Times New Roman" w:hAnsi="Times New Roman" w:cs="Times New Roman"/>
        </w:rPr>
      </w:pPr>
    </w:p>
    <w:p w:rsidR="00074EF1" w:rsidRDefault="00074EF1" w:rsidP="00074EF1">
      <w:pPr>
        <w:rPr>
          <w:rFonts w:ascii="Times New Roman" w:hAnsi="Times New Roman" w:cs="Times New Roman"/>
        </w:rPr>
      </w:pPr>
    </w:p>
    <w:p w:rsidR="00074EF1" w:rsidRDefault="00074EF1" w:rsidP="00074E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Robert Kempe, senior(q.v.), brought a plaint of debt against him.</w:t>
      </w:r>
    </w:p>
    <w:p w:rsidR="00074EF1" w:rsidRDefault="00074EF1" w:rsidP="00074EF1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(</w:t>
      </w:r>
      <w:hyperlink r:id="rId6" w:history="1">
        <w:r w:rsidRPr="0058367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074EF1" w:rsidRDefault="00074EF1" w:rsidP="00074EF1">
      <w:pPr>
        <w:rPr>
          <w:rFonts w:ascii="Times New Roman" w:hAnsi="Times New Roman" w:cs="Times New Roman"/>
        </w:rPr>
      </w:pPr>
    </w:p>
    <w:p w:rsidR="00074EF1" w:rsidRDefault="00074EF1" w:rsidP="00074EF1">
      <w:pPr>
        <w:rPr>
          <w:rFonts w:ascii="Times New Roman" w:hAnsi="Times New Roman" w:cs="Times New Roman"/>
        </w:rPr>
      </w:pPr>
    </w:p>
    <w:p w:rsidR="00074EF1" w:rsidRDefault="00074EF1" w:rsidP="00074E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March 2018</w:t>
      </w:r>
    </w:p>
    <w:p w:rsidR="006B2F86" w:rsidRPr="00E71FC3" w:rsidRDefault="00074EF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4EF1" w:rsidRDefault="00074EF1" w:rsidP="00E71FC3">
      <w:r>
        <w:separator/>
      </w:r>
    </w:p>
  </w:endnote>
  <w:endnote w:type="continuationSeparator" w:id="0">
    <w:p w:rsidR="00074EF1" w:rsidRDefault="00074EF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4EF1" w:rsidRDefault="00074EF1" w:rsidP="00E71FC3">
      <w:r>
        <w:separator/>
      </w:r>
    </w:p>
  </w:footnote>
  <w:footnote w:type="continuationSeparator" w:id="0">
    <w:p w:rsidR="00074EF1" w:rsidRDefault="00074EF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EF1"/>
    <w:rsid w:val="00074EF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214989-9B1D-4848-B26F-910E80F19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4EF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74E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2018-03-04T20:05:00Z</dcterms:created>
  <dcterms:modified xsi:type="dcterms:W3CDTF">2018-03-04T20:06:00Z</dcterms:modified>
</cp:coreProperties>
</file>